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7E3B5" w14:textId="7AB9F656" w:rsidR="00750EEA" w:rsidRPr="008B0B67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8B0B67">
        <w:rPr>
          <w:rFonts w:cs="Arial"/>
        </w:rPr>
        <w:t>Številka</w:t>
      </w:r>
      <w:r w:rsidR="00433E55" w:rsidRPr="008B0B67">
        <w:rPr>
          <w:rFonts w:cs="Arial"/>
        </w:rPr>
        <w:t>:</w:t>
      </w:r>
      <w:r w:rsidR="00EB11D7" w:rsidRPr="008B0B67">
        <w:rPr>
          <w:rFonts w:cs="Arial"/>
        </w:rPr>
        <w:t xml:space="preserve"> 430</w:t>
      </w:r>
      <w:r w:rsidR="008B0B67" w:rsidRPr="008B0B67">
        <w:rPr>
          <w:rFonts w:cs="Arial"/>
        </w:rPr>
        <w:t>1</w:t>
      </w:r>
      <w:r w:rsidR="00EB11D7" w:rsidRPr="008B0B67">
        <w:rPr>
          <w:rFonts w:cs="Arial"/>
        </w:rPr>
        <w:t>-00</w:t>
      </w:r>
      <w:r w:rsidR="008B0B67" w:rsidRPr="008B0B67">
        <w:rPr>
          <w:rFonts w:cs="Arial"/>
        </w:rPr>
        <w:t>11</w:t>
      </w:r>
      <w:r w:rsidR="00EB11D7" w:rsidRPr="008B0B67">
        <w:rPr>
          <w:rFonts w:cs="Arial"/>
        </w:rPr>
        <w:t>/202</w:t>
      </w:r>
      <w:r w:rsidR="002D58D9" w:rsidRPr="008B0B67">
        <w:rPr>
          <w:rFonts w:cs="Arial"/>
        </w:rPr>
        <w:t>4</w:t>
      </w:r>
    </w:p>
    <w:p w14:paraId="15803A36" w14:textId="387DAA30" w:rsidR="001071BD" w:rsidRDefault="00750EEA" w:rsidP="001071BD">
      <w:pPr>
        <w:tabs>
          <w:tab w:val="left" w:pos="993"/>
          <w:tab w:val="left" w:pos="1134"/>
        </w:tabs>
        <w:rPr>
          <w:rFonts w:cs="Arial"/>
        </w:rPr>
      </w:pPr>
      <w:r w:rsidRPr="008B0B67">
        <w:rPr>
          <w:rFonts w:cs="Arial"/>
        </w:rPr>
        <w:t>JN</w:t>
      </w:r>
      <w:r w:rsidR="00441F73" w:rsidRPr="008B0B67">
        <w:rPr>
          <w:rFonts w:cs="Arial"/>
        </w:rPr>
        <w:t xml:space="preserve"> BR</w:t>
      </w:r>
      <w:r w:rsidRPr="008B0B67">
        <w:rPr>
          <w:rFonts w:cs="Arial"/>
        </w:rPr>
        <w:t>:</w:t>
      </w:r>
      <w:r w:rsidR="00433E55" w:rsidRPr="008B0B67">
        <w:rPr>
          <w:rFonts w:cs="Arial"/>
        </w:rPr>
        <w:t xml:space="preserve"> </w:t>
      </w:r>
      <w:r w:rsidR="00EB11D7" w:rsidRPr="008B0B67">
        <w:rPr>
          <w:rFonts w:cs="Arial"/>
        </w:rPr>
        <w:t>202</w:t>
      </w:r>
      <w:r w:rsidR="002D58D9" w:rsidRPr="008B0B67">
        <w:rPr>
          <w:rFonts w:cs="Arial"/>
        </w:rPr>
        <w:t>4</w:t>
      </w:r>
      <w:r w:rsidR="00EB11D7" w:rsidRPr="008B0B67">
        <w:rPr>
          <w:rFonts w:cs="Arial"/>
        </w:rPr>
        <w:t>-</w:t>
      </w:r>
      <w:r w:rsidR="008B0B67" w:rsidRPr="008B0B67">
        <w:rPr>
          <w:rFonts w:cs="Arial"/>
        </w:rPr>
        <w:t>121</w:t>
      </w:r>
    </w:p>
    <w:p w14:paraId="6CED66E6" w14:textId="216BCEF1" w:rsidR="008B0B67" w:rsidRPr="008B0B67" w:rsidRDefault="008B0B67" w:rsidP="001071BD">
      <w:pPr>
        <w:tabs>
          <w:tab w:val="left" w:pos="993"/>
          <w:tab w:val="left" w:pos="1134"/>
        </w:tabs>
        <w:rPr>
          <w:rFonts w:cs="Arial"/>
          <w:i/>
        </w:rPr>
      </w:pPr>
      <w:bookmarkStart w:id="0" w:name="_GoBack"/>
      <w:bookmarkEnd w:id="0"/>
    </w:p>
    <w:p w14:paraId="73EECA30" w14:textId="4D462531" w:rsidR="00C374E4" w:rsidRPr="00D874B1" w:rsidRDefault="001B4703" w:rsidP="00BC2F4D">
      <w:pPr>
        <w:jc w:val="center"/>
        <w:rPr>
          <w:rFonts w:cs="Arial"/>
          <w:b/>
        </w:rPr>
      </w:pPr>
      <w:r w:rsidRPr="00D874B1">
        <w:rPr>
          <w:rFonts w:cs="Arial"/>
          <w:b/>
        </w:rPr>
        <w:t>SKUPNA PONUDBENA VREDNOST</w:t>
      </w:r>
    </w:p>
    <w:p w14:paraId="70D795AF" w14:textId="77777777" w:rsidR="00A86CFA" w:rsidRPr="00D874B1" w:rsidRDefault="00A86CFA" w:rsidP="00E05D11">
      <w:pPr>
        <w:tabs>
          <w:tab w:val="left" w:pos="1083"/>
        </w:tabs>
        <w:rPr>
          <w:rFonts w:cs="Arial"/>
        </w:rPr>
      </w:pPr>
    </w:p>
    <w:p w14:paraId="752C9141" w14:textId="4104D120" w:rsidR="00E05D11" w:rsidRPr="00D874B1" w:rsidRDefault="00E05D11" w:rsidP="00E05D11">
      <w:pPr>
        <w:tabs>
          <w:tab w:val="left" w:pos="1083"/>
        </w:tabs>
        <w:rPr>
          <w:rFonts w:cs="Arial"/>
        </w:rPr>
      </w:pPr>
      <w:r w:rsidRPr="00D874B1">
        <w:rPr>
          <w:rFonts w:cs="Arial"/>
        </w:rPr>
        <w:t xml:space="preserve">Naziv </w:t>
      </w:r>
      <w:r w:rsidR="001B4703" w:rsidRPr="00D874B1">
        <w:rPr>
          <w:rFonts w:cs="Arial"/>
        </w:rPr>
        <w:t>glavnega ponudnika</w:t>
      </w:r>
      <w:r w:rsidRPr="00D874B1">
        <w:rPr>
          <w:rFonts w:cs="Arial"/>
        </w:rPr>
        <w:t>: __________________________________________________</w:t>
      </w:r>
    </w:p>
    <w:p w14:paraId="49CD698B" w14:textId="77777777" w:rsidR="00E05D11" w:rsidRPr="00D874B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Pr="00D874B1" w:rsidRDefault="00E05D11" w:rsidP="00E05D11">
      <w:pPr>
        <w:tabs>
          <w:tab w:val="left" w:pos="1083"/>
        </w:tabs>
        <w:rPr>
          <w:rFonts w:cs="Arial"/>
        </w:rPr>
      </w:pPr>
      <w:r w:rsidRPr="00D874B1">
        <w:rPr>
          <w:rFonts w:cs="Arial"/>
        </w:rPr>
        <w:t xml:space="preserve">Naslov/sedež </w:t>
      </w:r>
      <w:r w:rsidR="001B4703" w:rsidRPr="00D874B1">
        <w:rPr>
          <w:rFonts w:cs="Arial"/>
        </w:rPr>
        <w:t>glavnega ponudnika</w:t>
      </w:r>
      <w:r w:rsidRPr="00D874B1">
        <w:rPr>
          <w:rFonts w:cs="Arial"/>
        </w:rPr>
        <w:t>: ____________________________________________</w:t>
      </w:r>
    </w:p>
    <w:p w14:paraId="64416F92" w14:textId="0D0CC2FA" w:rsidR="005B230F" w:rsidRPr="00D874B1" w:rsidRDefault="005B230F" w:rsidP="005B230F">
      <w:pPr>
        <w:tabs>
          <w:tab w:val="left" w:pos="1083"/>
        </w:tabs>
        <w:rPr>
          <w:rFonts w:cs="Arial"/>
        </w:rPr>
      </w:pPr>
    </w:p>
    <w:p w14:paraId="694A94B0" w14:textId="23D3794C" w:rsidR="0090001C" w:rsidRDefault="0090001C" w:rsidP="0090001C">
      <w:pPr>
        <w:tabs>
          <w:tab w:val="left" w:pos="1083"/>
        </w:tabs>
        <w:rPr>
          <w:rFonts w:cs="Arial"/>
          <w:b/>
        </w:rPr>
      </w:pPr>
      <w:r w:rsidRPr="00D874B1">
        <w:rPr>
          <w:rFonts w:cs="Arial"/>
          <w:b/>
        </w:rPr>
        <w:t>Prodaja in nakup</w:t>
      </w:r>
      <w:r w:rsidR="00D874B1">
        <w:rPr>
          <w:rFonts w:cs="Arial"/>
          <w:b/>
        </w:rPr>
        <w:t xml:space="preserve"> soli 1/1,</w:t>
      </w:r>
      <w:r w:rsidRPr="00D874B1">
        <w:rPr>
          <w:rFonts w:cs="Arial"/>
          <w:b/>
        </w:rPr>
        <w:t xml:space="preserve"> z odpremo </w:t>
      </w:r>
      <w:r w:rsidR="00D874B1">
        <w:rPr>
          <w:rFonts w:cs="Arial"/>
          <w:b/>
        </w:rPr>
        <w:t>soli</w:t>
      </w:r>
      <w:r w:rsidR="00D874B1" w:rsidRPr="00D874B1">
        <w:rPr>
          <w:rFonts w:cs="Arial"/>
          <w:b/>
        </w:rPr>
        <w:t xml:space="preserve"> </w:t>
      </w:r>
      <w:r w:rsidRPr="00D874B1">
        <w:rPr>
          <w:rFonts w:cs="Arial"/>
          <w:b/>
        </w:rPr>
        <w:t>v skladišč</w:t>
      </w:r>
      <w:r w:rsidR="00D874B1" w:rsidRPr="00D874B1">
        <w:rPr>
          <w:rFonts w:cs="Arial"/>
          <w:b/>
        </w:rPr>
        <w:t>ih</w:t>
      </w:r>
      <w:r w:rsidRPr="00D874B1">
        <w:rPr>
          <w:rFonts w:cs="Arial"/>
          <w:b/>
        </w:rPr>
        <w:t xml:space="preserve"> naročnika in dobavo </w:t>
      </w:r>
      <w:r w:rsidR="00D874B1" w:rsidRPr="00D874B1">
        <w:rPr>
          <w:rFonts w:cs="Arial"/>
          <w:b/>
        </w:rPr>
        <w:t>soli</w:t>
      </w:r>
      <w:r w:rsidR="00023A33" w:rsidRPr="00D874B1">
        <w:rPr>
          <w:rFonts w:cs="Arial"/>
          <w:b/>
        </w:rPr>
        <w:t xml:space="preserve"> </w:t>
      </w:r>
      <w:r w:rsidR="00D874B1" w:rsidRPr="00D874B1">
        <w:rPr>
          <w:rFonts w:cs="Arial"/>
          <w:b/>
        </w:rPr>
        <w:t>1/1 v skladišča</w:t>
      </w:r>
      <w:r w:rsidRPr="00D874B1">
        <w:rPr>
          <w:rFonts w:cs="Arial"/>
          <w:b/>
        </w:rPr>
        <w:t xml:space="preserve"> naročnika </w:t>
      </w:r>
    </w:p>
    <w:p w14:paraId="02E11648" w14:textId="77777777" w:rsidR="00D874B1" w:rsidRPr="00D874B1" w:rsidRDefault="00D874B1" w:rsidP="0090001C">
      <w:pPr>
        <w:tabs>
          <w:tab w:val="left" w:pos="1083"/>
        </w:tabs>
        <w:rPr>
          <w:rFonts w:cs="Arial"/>
          <w:b/>
        </w:rPr>
      </w:pPr>
    </w:p>
    <w:tbl>
      <w:tblPr>
        <w:tblW w:w="1247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2524"/>
        <w:gridCol w:w="2170"/>
        <w:gridCol w:w="2268"/>
        <w:gridCol w:w="2366"/>
        <w:gridCol w:w="2126"/>
      </w:tblGrid>
      <w:tr w:rsidR="002D777D" w:rsidRPr="00D874B1" w14:paraId="0FC82652" w14:textId="68A9839B" w:rsidTr="006C5DFB">
        <w:trPr>
          <w:trHeight w:val="91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proofErr w:type="spellStart"/>
            <w:r w:rsidRPr="00D874B1">
              <w:rPr>
                <w:rFonts w:cs="Arial"/>
                <w:b/>
                <w:bCs/>
                <w:color w:val="000000"/>
              </w:rPr>
              <w:t>Zap</w:t>
            </w:r>
            <w:proofErr w:type="spellEnd"/>
            <w:r w:rsidRPr="00D874B1">
              <w:rPr>
                <w:rFonts w:cs="Arial"/>
                <w:b/>
                <w:bCs/>
                <w:color w:val="000000"/>
              </w:rPr>
              <w:t>. Št.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77777777" w:rsidR="002D777D" w:rsidRPr="00D874B1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D874B1">
              <w:rPr>
                <w:rFonts w:cs="Arial"/>
                <w:b/>
                <w:bCs/>
                <w:color w:val="000000"/>
              </w:rPr>
              <w:t>VRSTA BLAGA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3E3681B2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D874B1">
              <w:rPr>
                <w:rFonts w:cs="Arial"/>
                <w:b/>
                <w:bCs/>
                <w:color w:val="000000"/>
              </w:rPr>
              <w:t>količina za obnovitev v ton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09815AD9" w:rsidR="002D777D" w:rsidRPr="006C5DFB" w:rsidRDefault="00023A33" w:rsidP="00D874B1">
            <w:pPr>
              <w:jc w:val="center"/>
              <w:rPr>
                <w:rFonts w:cs="Arial"/>
                <w:b/>
                <w:bCs/>
              </w:rPr>
            </w:pPr>
            <w:r w:rsidRPr="006C5DFB">
              <w:rPr>
                <w:rFonts w:cs="Arial"/>
                <w:b/>
                <w:bCs/>
              </w:rPr>
              <w:t>s</w:t>
            </w:r>
            <w:r w:rsidR="002D777D" w:rsidRPr="006C5DFB">
              <w:rPr>
                <w:rFonts w:cs="Arial"/>
                <w:b/>
                <w:bCs/>
              </w:rPr>
              <w:t xml:space="preserve">kupna vrednost odkupa </w:t>
            </w:r>
            <w:r w:rsidR="00D874B1" w:rsidRPr="006C5DFB">
              <w:rPr>
                <w:rFonts w:cs="Arial"/>
                <w:b/>
                <w:bCs/>
              </w:rPr>
              <w:t>soli, last naročnika,</w:t>
            </w:r>
            <w:r w:rsidR="002D777D" w:rsidRPr="006C5DFB">
              <w:rPr>
                <w:rFonts w:cs="Arial"/>
                <w:b/>
                <w:bCs/>
              </w:rPr>
              <w:t xml:space="preserve"> brez DDV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D22168F" w14:textId="50F6DDE1" w:rsidR="002D777D" w:rsidRPr="006C5DFB" w:rsidRDefault="002D777D" w:rsidP="00D874B1">
            <w:pPr>
              <w:jc w:val="center"/>
              <w:rPr>
                <w:rFonts w:cs="Arial"/>
                <w:b/>
                <w:bCs/>
              </w:rPr>
            </w:pPr>
            <w:r w:rsidRPr="006C5DFB">
              <w:rPr>
                <w:rFonts w:cs="Arial"/>
                <w:b/>
                <w:bCs/>
              </w:rPr>
              <w:t xml:space="preserve">skupna vrednost prodaje </w:t>
            </w:r>
            <w:r w:rsidR="00D874B1" w:rsidRPr="006C5DFB">
              <w:rPr>
                <w:rFonts w:cs="Arial"/>
                <w:b/>
                <w:bCs/>
              </w:rPr>
              <w:t>(dobave novega letnika)soli</w:t>
            </w:r>
            <w:r w:rsidRPr="006C5DFB">
              <w:rPr>
                <w:rFonts w:cs="Arial"/>
                <w:b/>
                <w:bCs/>
              </w:rPr>
              <w:t xml:space="preserve"> brez DDV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A2AC61F" w14:textId="168D425B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D874B1">
              <w:rPr>
                <w:rFonts w:cs="Arial"/>
                <w:b/>
                <w:bCs/>
                <w:color w:val="000000"/>
              </w:rPr>
              <w:t xml:space="preserve">razlika med skupno vrednostjo </w:t>
            </w:r>
          </w:p>
        </w:tc>
      </w:tr>
      <w:tr w:rsidR="002D777D" w:rsidRPr="00D874B1" w14:paraId="121B5A96" w14:textId="77777777" w:rsidTr="006C5DFB">
        <w:trPr>
          <w:trHeight w:val="187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77777777" w:rsidR="002D777D" w:rsidRPr="00D874B1" w:rsidRDefault="002D777D" w:rsidP="00AC3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23DB2F6D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D874B1"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5B7BB6BE" w14:textId="2AB72E82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D874B1"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</w:tcPr>
          <w:p w14:paraId="341E8685" w14:textId="3904D441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D874B1">
              <w:rPr>
                <w:rFonts w:cs="Arial"/>
                <w:b/>
                <w:bCs/>
                <w:color w:val="000000"/>
              </w:rPr>
              <w:t>3 = 2 - 1</w:t>
            </w:r>
          </w:p>
        </w:tc>
      </w:tr>
      <w:tr w:rsidR="002D777D" w:rsidRPr="00D874B1" w14:paraId="37314A87" w14:textId="65FF73EB" w:rsidTr="006C5DFB">
        <w:trPr>
          <w:trHeight w:val="333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D874B1">
              <w:rPr>
                <w:rFonts w:cs="Arial"/>
                <w:b/>
                <w:bCs/>
                <w:color w:val="000000"/>
              </w:rPr>
              <w:t>1.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520B4C64" w:rsidR="002D777D" w:rsidRPr="00D874B1" w:rsidRDefault="00D874B1" w:rsidP="00AC3998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Sol 1/1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58251A1B" w:rsidR="002D777D" w:rsidRPr="00D874B1" w:rsidRDefault="00FF316E" w:rsidP="00126E80">
            <w:pPr>
              <w:jc w:val="center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499.392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F540" w14:textId="6FDBEB97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EE45A" w14:textId="77777777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  <w:tr w:rsidR="002D777D" w:rsidRPr="00D874B1" w14:paraId="19FF96EB" w14:textId="1A5B0C57" w:rsidTr="006C5DFB">
        <w:trPr>
          <w:trHeight w:val="60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D874B1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77777777" w:rsidR="002D777D" w:rsidRPr="00D874B1" w:rsidRDefault="002D777D" w:rsidP="00AC3998">
            <w:pPr>
              <w:rPr>
                <w:rFonts w:cs="Arial"/>
                <w:b/>
                <w:bCs/>
                <w:color w:val="000000"/>
              </w:rPr>
            </w:pPr>
            <w:r w:rsidRPr="00D874B1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3E969FD8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D874B1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323A9E" w14:textId="77777777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D874B1">
              <w:rPr>
                <w:rFonts w:cs="Arial"/>
                <w:b/>
                <w:bCs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1F52F90" w14:textId="77777777" w:rsidR="002D777D" w:rsidRPr="00D874B1" w:rsidRDefault="002D777D" w:rsidP="00AC3998">
            <w:pPr>
              <w:jc w:val="center"/>
              <w:rPr>
                <w:rFonts w:cs="Arial"/>
                <w:b/>
                <w:bCs/>
                <w:color w:val="000000"/>
              </w:rPr>
            </w:pPr>
          </w:p>
        </w:tc>
      </w:tr>
    </w:tbl>
    <w:p w14:paraId="417614B4" w14:textId="7ABA2BB4" w:rsidR="00AC3998" w:rsidRPr="00D874B1" w:rsidRDefault="00AC3998" w:rsidP="005B230F">
      <w:pPr>
        <w:tabs>
          <w:tab w:val="left" w:pos="1083"/>
        </w:tabs>
        <w:rPr>
          <w:rFonts w:cs="Arial"/>
        </w:rPr>
      </w:pPr>
    </w:p>
    <w:p w14:paraId="5D44BDF3" w14:textId="77777777" w:rsidR="00D874B1" w:rsidRPr="00D874B1" w:rsidRDefault="00D874B1" w:rsidP="002D777D">
      <w:pPr>
        <w:jc w:val="both"/>
        <w:rPr>
          <w:rFonts w:cs="Arial"/>
        </w:rPr>
      </w:pPr>
    </w:p>
    <w:p w14:paraId="3A58DF57" w14:textId="77777777" w:rsidR="00D874B1" w:rsidRPr="00D874B1" w:rsidRDefault="00D874B1" w:rsidP="002D777D">
      <w:pPr>
        <w:jc w:val="both"/>
        <w:rPr>
          <w:rFonts w:cs="Arial"/>
        </w:rPr>
      </w:pPr>
    </w:p>
    <w:p w14:paraId="6F2E279A" w14:textId="77777777" w:rsidR="00D874B1" w:rsidRPr="00D874B1" w:rsidRDefault="00D874B1" w:rsidP="002D777D">
      <w:pPr>
        <w:jc w:val="both"/>
        <w:rPr>
          <w:rFonts w:cs="Arial"/>
        </w:rPr>
      </w:pPr>
    </w:p>
    <w:p w14:paraId="6DD66DCC" w14:textId="06045499" w:rsidR="00BD481D" w:rsidRPr="00D874B1" w:rsidRDefault="002D777D" w:rsidP="002D777D">
      <w:pPr>
        <w:jc w:val="both"/>
        <w:rPr>
          <w:rFonts w:cs="Arial"/>
        </w:rPr>
      </w:pPr>
      <w:r w:rsidRPr="00D874B1">
        <w:rPr>
          <w:rFonts w:cs="Arial"/>
        </w:rPr>
        <w:tab/>
      </w:r>
      <w:r w:rsidRPr="00D874B1">
        <w:rPr>
          <w:rFonts w:cs="Arial"/>
        </w:rPr>
        <w:tab/>
      </w:r>
      <w:r w:rsidRPr="00D874B1">
        <w:rPr>
          <w:rFonts w:cs="Arial"/>
        </w:rPr>
        <w:tab/>
      </w:r>
    </w:p>
    <w:p w14:paraId="4FC6EA4D" w14:textId="6149F8B0" w:rsidR="002D777D" w:rsidRPr="00D874B1" w:rsidRDefault="002D777D" w:rsidP="002D777D">
      <w:pPr>
        <w:jc w:val="both"/>
        <w:rPr>
          <w:rFonts w:cs="Arial"/>
        </w:rPr>
      </w:pPr>
      <w:r w:rsidRPr="00D874B1">
        <w:rPr>
          <w:rFonts w:cs="Arial"/>
        </w:rPr>
        <w:tab/>
        <w:t xml:space="preserve"> </w:t>
      </w:r>
      <w:r w:rsidRPr="00D874B1">
        <w:rPr>
          <w:rFonts w:cs="Arial"/>
        </w:rPr>
        <w:tab/>
      </w:r>
      <w:r w:rsidRPr="00D874B1">
        <w:rPr>
          <w:rFonts w:cs="Arial"/>
        </w:rPr>
        <w:tab/>
        <w:t>___________________________________</w:t>
      </w:r>
    </w:p>
    <w:p w14:paraId="1D177373" w14:textId="046E7FC9" w:rsidR="002D777D" w:rsidRPr="00D874B1" w:rsidRDefault="002D777D" w:rsidP="002D777D">
      <w:pPr>
        <w:jc w:val="both"/>
        <w:rPr>
          <w:rFonts w:cs="Arial"/>
        </w:rPr>
      </w:pPr>
      <w:r w:rsidRPr="00D874B1">
        <w:rPr>
          <w:rFonts w:cs="Arial"/>
        </w:rPr>
        <w:tab/>
        <w:t xml:space="preserve">             </w:t>
      </w:r>
      <w:r w:rsidRPr="00D874B1">
        <w:rPr>
          <w:rFonts w:cs="Arial"/>
        </w:rPr>
        <w:tab/>
        <w:t xml:space="preserve">       Podpis zakonitega zastopnika in žig</w:t>
      </w:r>
    </w:p>
    <w:p w14:paraId="111DE913" w14:textId="77777777" w:rsidR="00126E80" w:rsidRPr="00D874B1" w:rsidRDefault="00126E80" w:rsidP="00AC3998">
      <w:pPr>
        <w:ind w:right="-32"/>
        <w:jc w:val="both"/>
        <w:rPr>
          <w:rFonts w:cs="Arial"/>
          <w:i/>
        </w:rPr>
      </w:pPr>
    </w:p>
    <w:p w14:paraId="43CD08E0" w14:textId="77777777" w:rsidR="00D874B1" w:rsidRDefault="00D874B1" w:rsidP="00AC3998">
      <w:pPr>
        <w:ind w:right="-32"/>
        <w:jc w:val="both"/>
        <w:rPr>
          <w:rFonts w:cs="Arial"/>
          <w:i/>
          <w:sz w:val="20"/>
          <w:szCs w:val="20"/>
        </w:rPr>
      </w:pPr>
    </w:p>
    <w:p w14:paraId="1096D51F" w14:textId="77777777" w:rsidR="00D874B1" w:rsidRDefault="00D874B1" w:rsidP="00AC3998">
      <w:pPr>
        <w:ind w:right="-32"/>
        <w:jc w:val="both"/>
        <w:rPr>
          <w:rFonts w:cs="Arial"/>
          <w:i/>
          <w:sz w:val="20"/>
          <w:szCs w:val="20"/>
        </w:rPr>
      </w:pPr>
    </w:p>
    <w:p w14:paraId="65A9EC58" w14:textId="77777777" w:rsidR="00D874B1" w:rsidRDefault="00D874B1" w:rsidP="00AC3998">
      <w:pPr>
        <w:ind w:right="-32"/>
        <w:jc w:val="both"/>
        <w:rPr>
          <w:rFonts w:cs="Arial"/>
          <w:i/>
          <w:sz w:val="20"/>
          <w:szCs w:val="20"/>
        </w:rPr>
      </w:pPr>
    </w:p>
    <w:p w14:paraId="0CD8FACF" w14:textId="77777777" w:rsidR="00D874B1" w:rsidRDefault="00D874B1" w:rsidP="00AC3998">
      <w:pPr>
        <w:ind w:right="-32"/>
        <w:jc w:val="both"/>
        <w:rPr>
          <w:rFonts w:cs="Arial"/>
          <w:i/>
          <w:sz w:val="20"/>
          <w:szCs w:val="20"/>
        </w:rPr>
      </w:pPr>
    </w:p>
    <w:p w14:paraId="18BF8984" w14:textId="3DFF7930" w:rsidR="00D47195" w:rsidRPr="00D874B1" w:rsidRDefault="00E75CBE" w:rsidP="00AC3998">
      <w:pPr>
        <w:ind w:right="-32"/>
        <w:jc w:val="both"/>
        <w:rPr>
          <w:rFonts w:cs="Arial"/>
          <w:i/>
        </w:rPr>
      </w:pPr>
      <w:r w:rsidRPr="00D874B1">
        <w:rPr>
          <w:rFonts w:cs="Arial"/>
          <w:i/>
        </w:rPr>
        <w:t>O</w:t>
      </w:r>
      <w:r w:rsidR="00604DDB" w:rsidRPr="00D874B1">
        <w:rPr>
          <w:rFonts w:cs="Arial"/>
          <w:i/>
        </w:rPr>
        <w:t xml:space="preserve">brazec </w:t>
      </w:r>
      <w:r w:rsidR="001B4703" w:rsidRPr="00D874B1">
        <w:rPr>
          <w:rFonts w:cs="Arial"/>
          <w:i/>
        </w:rPr>
        <w:t>izpolni glavni ponudnik. Obrazec se naloži v informacijski sistem e-JN pod razdelek »Predračun«, ki bo viden na javnem odpiranju ponudb</w:t>
      </w:r>
      <w:r w:rsidR="00604DDB" w:rsidRPr="00D874B1">
        <w:rPr>
          <w:rFonts w:cs="Arial"/>
          <w:i/>
        </w:rPr>
        <w:t>.</w:t>
      </w:r>
      <w:r w:rsidR="00E81DF5" w:rsidRPr="00D874B1">
        <w:rPr>
          <w:rFonts w:cs="Arial"/>
          <w:i/>
        </w:rPr>
        <w:t xml:space="preserve"> </w:t>
      </w:r>
    </w:p>
    <w:sectPr w:rsidR="00D47195" w:rsidRPr="00D874B1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97F8A" w14:textId="77777777" w:rsidR="0060130C" w:rsidRDefault="0060130C">
      <w:r>
        <w:separator/>
      </w:r>
    </w:p>
  </w:endnote>
  <w:endnote w:type="continuationSeparator" w:id="0">
    <w:p w14:paraId="05E26AEA" w14:textId="77777777" w:rsidR="0060130C" w:rsidRDefault="00601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28E2D756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B0B6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B0B6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4A71D82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B0B6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B0B6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7D669" w14:textId="77777777" w:rsidR="0060130C" w:rsidRDefault="0060130C">
      <w:r>
        <w:separator/>
      </w:r>
    </w:p>
  </w:footnote>
  <w:footnote w:type="continuationSeparator" w:id="0">
    <w:p w14:paraId="412AD201" w14:textId="77777777" w:rsidR="0060130C" w:rsidRDefault="00601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3A33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41E1"/>
    <w:rsid w:val="000E7050"/>
    <w:rsid w:val="000F4633"/>
    <w:rsid w:val="00101B68"/>
    <w:rsid w:val="001071BD"/>
    <w:rsid w:val="00114401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20F6"/>
    <w:rsid w:val="001B4703"/>
    <w:rsid w:val="001D16E0"/>
    <w:rsid w:val="001D4E48"/>
    <w:rsid w:val="001D694D"/>
    <w:rsid w:val="001F6F0F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1A27"/>
    <w:rsid w:val="00324C4C"/>
    <w:rsid w:val="00325D8B"/>
    <w:rsid w:val="00326834"/>
    <w:rsid w:val="003361BE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77C4A"/>
    <w:rsid w:val="004801D0"/>
    <w:rsid w:val="004A0508"/>
    <w:rsid w:val="004A5F18"/>
    <w:rsid w:val="004B065E"/>
    <w:rsid w:val="004B3083"/>
    <w:rsid w:val="004C21E1"/>
    <w:rsid w:val="004C38F0"/>
    <w:rsid w:val="004D01C8"/>
    <w:rsid w:val="004D35A7"/>
    <w:rsid w:val="004D6B75"/>
    <w:rsid w:val="004E0CB2"/>
    <w:rsid w:val="004F107B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130C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C5DFB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0B67"/>
    <w:rsid w:val="008B25C9"/>
    <w:rsid w:val="008B7989"/>
    <w:rsid w:val="008C2AC2"/>
    <w:rsid w:val="008D6DCE"/>
    <w:rsid w:val="008E64FA"/>
    <w:rsid w:val="008E7AB1"/>
    <w:rsid w:val="008F3E2F"/>
    <w:rsid w:val="0090001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B5555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6593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874B1"/>
    <w:rsid w:val="00D92C6A"/>
    <w:rsid w:val="00DA0B86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0FF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E367BF-9307-433A-B761-3E84BDBA1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117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838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18</cp:revision>
  <cp:lastPrinted>2024-01-04T13:29:00Z</cp:lastPrinted>
  <dcterms:created xsi:type="dcterms:W3CDTF">2023-08-31T13:04:00Z</dcterms:created>
  <dcterms:modified xsi:type="dcterms:W3CDTF">2024-03-06T11:36:00Z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